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92283" w14:textId="77777777" w:rsidR="005644D9" w:rsidRDefault="005644D9" w:rsidP="005644D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Thomas GEFFREY</w:t>
      </w:r>
      <w:r>
        <w:rPr>
          <w:rFonts w:ascii="Times New Roman" w:hAnsi="Times New Roman"/>
          <w:sz w:val="24"/>
          <w:szCs w:val="24"/>
        </w:rPr>
        <w:t xml:space="preserve">      (d.1503)</w:t>
      </w:r>
    </w:p>
    <w:p w14:paraId="170DB3CA" w14:textId="77777777" w:rsidR="005644D9" w:rsidRDefault="005644D9" w:rsidP="005644D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York. Weaver.</w:t>
      </w:r>
    </w:p>
    <w:p w14:paraId="03B708B4" w14:textId="77777777" w:rsidR="005644D9" w:rsidRDefault="005644D9" w:rsidP="005644D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14:paraId="1FD59D56" w14:textId="77777777" w:rsidR="005644D9" w:rsidRDefault="005644D9" w:rsidP="005644D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14:paraId="13FCC226" w14:textId="77777777" w:rsidR="00F93813" w:rsidRDefault="00F93813" w:rsidP="00F938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ca.</w:t>
      </w:r>
      <w:r>
        <w:rPr>
          <w:rFonts w:ascii="Times New Roman" w:hAnsi="Times New Roman" w:cs="Times New Roman"/>
          <w:sz w:val="24"/>
          <w:szCs w:val="24"/>
        </w:rPr>
        <w:tab/>
        <w:t>1488</w:t>
      </w:r>
      <w:r>
        <w:rPr>
          <w:rFonts w:ascii="Times New Roman" w:hAnsi="Times New Roman" w:cs="Times New Roman"/>
          <w:sz w:val="24"/>
          <w:szCs w:val="24"/>
        </w:rPr>
        <w:tab/>
        <w:t>He was Master of the Weavers’ Gild.</w:t>
      </w:r>
    </w:p>
    <w:p w14:paraId="62B0D876" w14:textId="77777777" w:rsidR="00F93813" w:rsidRDefault="00F93813" w:rsidP="00F9381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(“Craftsmen and Industry In Late Medieval York” by Heather Crichton Swanson, a dissertation submitted for the degree of D.Phil., University of York, Department of History. December 1980 p.53 n.88)</w:t>
      </w:r>
    </w:p>
    <w:p w14:paraId="6101ABB4" w14:textId="77777777" w:rsidR="005644D9" w:rsidRDefault="005644D9" w:rsidP="005644D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 Feb.1503</w:t>
      </w:r>
      <w:r>
        <w:rPr>
          <w:rFonts w:ascii="Times New Roman" w:hAnsi="Times New Roman"/>
          <w:sz w:val="24"/>
          <w:szCs w:val="24"/>
        </w:rPr>
        <w:tab/>
        <w:t>He made his Will.  (W.Y.R. p.69)</w:t>
      </w:r>
    </w:p>
    <w:p w14:paraId="182512D4" w14:textId="77777777" w:rsidR="005644D9" w:rsidRDefault="005644D9" w:rsidP="005644D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 Mar.</w:t>
      </w:r>
      <w:r>
        <w:rPr>
          <w:rFonts w:ascii="Times New Roman" w:hAnsi="Times New Roman"/>
          <w:sz w:val="24"/>
          <w:szCs w:val="24"/>
        </w:rPr>
        <w:tab/>
        <w:t>Probate of his Will.  (ibid.)</w:t>
      </w:r>
      <w:r w:rsidRPr="005F5B47">
        <w:rPr>
          <w:rFonts w:ascii="Times New Roman" w:hAnsi="Times New Roman"/>
          <w:sz w:val="24"/>
          <w:szCs w:val="24"/>
        </w:rPr>
        <w:t xml:space="preserve"> </w:t>
      </w:r>
    </w:p>
    <w:p w14:paraId="614FFAD9" w14:textId="77777777" w:rsidR="005644D9" w:rsidRDefault="005644D9" w:rsidP="005644D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14:paraId="54573AA3" w14:textId="77777777" w:rsidR="005644D9" w:rsidRDefault="005644D9" w:rsidP="005644D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14:paraId="317156F5" w14:textId="77777777" w:rsidR="005644D9" w:rsidRDefault="005644D9" w:rsidP="005644D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December 2015</w:t>
      </w:r>
    </w:p>
    <w:p w14:paraId="6DA9C22C" w14:textId="627BC2A9" w:rsidR="00F93813" w:rsidRDefault="00F93813" w:rsidP="005644D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 April 2023</w:t>
      </w:r>
    </w:p>
    <w:p w14:paraId="6421C361" w14:textId="77777777"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1164B" w14:textId="77777777" w:rsidR="005644D9" w:rsidRDefault="005644D9" w:rsidP="00564E3C">
      <w:pPr>
        <w:spacing w:after="0" w:line="240" w:lineRule="auto"/>
      </w:pPr>
      <w:r>
        <w:separator/>
      </w:r>
    </w:p>
  </w:endnote>
  <w:endnote w:type="continuationSeparator" w:id="0">
    <w:p w14:paraId="272C73E4" w14:textId="77777777" w:rsidR="005644D9" w:rsidRDefault="005644D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7133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985DC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93813">
      <w:rPr>
        <w:rFonts w:ascii="Times New Roman" w:hAnsi="Times New Roman" w:cs="Times New Roman"/>
        <w:noProof/>
        <w:sz w:val="24"/>
        <w:szCs w:val="24"/>
      </w:rPr>
      <w:t>22 April 2023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0A8119EC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ADF5C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139ED" w14:textId="77777777" w:rsidR="005644D9" w:rsidRDefault="005644D9" w:rsidP="00564E3C">
      <w:pPr>
        <w:spacing w:after="0" w:line="240" w:lineRule="auto"/>
      </w:pPr>
      <w:r>
        <w:separator/>
      </w:r>
    </w:p>
  </w:footnote>
  <w:footnote w:type="continuationSeparator" w:id="0">
    <w:p w14:paraId="57DB16CB" w14:textId="77777777" w:rsidR="005644D9" w:rsidRDefault="005644D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E3F47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076F9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AFFE1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4D9"/>
    <w:rsid w:val="00372DC6"/>
    <w:rsid w:val="005644D9"/>
    <w:rsid w:val="00564E3C"/>
    <w:rsid w:val="0064591D"/>
    <w:rsid w:val="00DD5B8A"/>
    <w:rsid w:val="00EB41B8"/>
    <w:rsid w:val="00F14DE1"/>
    <w:rsid w:val="00F9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F3CEA"/>
  <w15:chartTrackingRefBased/>
  <w15:docId w15:val="{91F363BF-4D53-4DBF-9676-0AB255DA3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2016-02-06T21:45:00Z</dcterms:created>
  <dcterms:modified xsi:type="dcterms:W3CDTF">2023-04-22T14:56:00Z</dcterms:modified>
</cp:coreProperties>
</file>